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2F" w:rsidRDefault="0004332F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 xml:space="preserve">广 州 医 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Default="00C701EA" w:rsidP="00C701EA">
      <w:pPr>
        <w:jc w:val="center"/>
        <w:rPr>
          <w:rFonts w:ascii="仿宋_GB2312" w:eastAsia="仿宋_GB2312"/>
        </w:rPr>
      </w:pPr>
    </w:p>
    <w:p w:rsidR="0004332F" w:rsidRPr="007A0C73" w:rsidRDefault="0004332F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7F1C3C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7F1C3C"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学年度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 w:rsidR="007F1C3C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rPr>
          <w:sz w:val="28"/>
          <w:szCs w:val="28"/>
        </w:rPr>
      </w:pPr>
    </w:p>
    <w:p w:rsidR="001137A7" w:rsidRDefault="001137A7" w:rsidP="00C701EA">
      <w:pPr>
        <w:rPr>
          <w:sz w:val="28"/>
          <w:szCs w:val="28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>
        <w:rPr>
          <w:sz w:val="28"/>
          <w:szCs w:val="28"/>
          <w:u w:val="single"/>
        </w:rPr>
        <w:t xml:space="preserve"> </w:t>
      </w:r>
      <w:r w:rsidR="00631009">
        <w:rPr>
          <w:rFonts w:hint="eastAsia"/>
          <w:sz w:val="28"/>
          <w:szCs w:val="28"/>
          <w:u w:val="single"/>
        </w:rPr>
        <w:t>95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</w:t>
      </w:r>
      <w:r w:rsidR="00DC4A38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程：</w:t>
      </w:r>
      <w:r>
        <w:rPr>
          <w:rFonts w:hint="eastAsia"/>
          <w:sz w:val="28"/>
          <w:szCs w:val="28"/>
          <w:u w:val="single"/>
        </w:rPr>
        <w:t xml:space="preserve"> </w:t>
      </w:r>
      <w:r w:rsidR="00631009">
        <w:rPr>
          <w:rFonts w:hint="eastAsia"/>
          <w:sz w:val="28"/>
          <w:szCs w:val="28"/>
          <w:u w:val="single"/>
        </w:rPr>
        <w:t xml:space="preserve"> </w:t>
      </w:r>
      <w:r w:rsidR="00631009">
        <w:rPr>
          <w:rFonts w:hint="eastAsia"/>
          <w:sz w:val="28"/>
          <w:szCs w:val="28"/>
          <w:u w:val="single"/>
        </w:rPr>
        <w:t>美容药剂学</w:t>
      </w:r>
      <w:r w:rsidR="00631009"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  <w:u w:val="single"/>
        </w:rPr>
        <w:t xml:space="preserve">  </w:t>
      </w:r>
      <w:r w:rsidR="00DC4A38">
        <w:rPr>
          <w:rFonts w:hint="eastAsia"/>
          <w:sz w:val="28"/>
          <w:szCs w:val="28"/>
          <w:u w:val="single"/>
        </w:rPr>
        <w:t xml:space="preserve">  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教</w:t>
      </w:r>
      <w:r w:rsidR="00DC4A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研</w:t>
      </w:r>
      <w:r w:rsidR="00DC4A38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室：</w:t>
      </w:r>
      <w:r>
        <w:rPr>
          <w:rFonts w:hint="eastAsia"/>
          <w:sz w:val="28"/>
          <w:szCs w:val="28"/>
          <w:u w:val="single"/>
        </w:rPr>
        <w:t xml:space="preserve">  </w:t>
      </w:r>
      <w:r w:rsidR="00631009">
        <w:rPr>
          <w:rFonts w:hint="eastAsia"/>
          <w:sz w:val="28"/>
          <w:szCs w:val="28"/>
          <w:u w:val="single"/>
        </w:rPr>
        <w:t>药剂教研室</w:t>
      </w:r>
      <w:r>
        <w:rPr>
          <w:rFonts w:hint="eastAsia"/>
          <w:sz w:val="28"/>
          <w:szCs w:val="28"/>
          <w:u w:val="single"/>
        </w:rPr>
        <w:t xml:space="preserve">      </w:t>
      </w:r>
      <w:r w:rsidR="00DC4A38">
        <w:rPr>
          <w:rFonts w:hint="eastAsia"/>
          <w:sz w:val="28"/>
          <w:szCs w:val="28"/>
          <w:u w:val="single"/>
        </w:rPr>
        <w:t xml:space="preserve">     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DC4A38">
        <w:rPr>
          <w:rFonts w:hint="eastAsia"/>
          <w:sz w:val="28"/>
          <w:szCs w:val="28"/>
        </w:rPr>
        <w:t>/</w:t>
      </w:r>
      <w:r w:rsidR="00DC4A38">
        <w:rPr>
          <w:rFonts w:hint="eastAsia"/>
          <w:sz w:val="28"/>
          <w:szCs w:val="28"/>
        </w:rPr>
        <w:t>教学单位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u w:val="single"/>
        </w:rPr>
        <w:t xml:space="preserve"> </w:t>
      </w:r>
      <w:r w:rsidR="00631009">
        <w:rPr>
          <w:rFonts w:hint="eastAsia"/>
          <w:sz w:val="28"/>
          <w:szCs w:val="28"/>
          <w:u w:val="single"/>
        </w:rPr>
        <w:t>药学院</w:t>
      </w:r>
      <w:r>
        <w:rPr>
          <w:rFonts w:hint="eastAsia"/>
          <w:sz w:val="28"/>
          <w:szCs w:val="28"/>
          <w:u w:val="single"/>
        </w:rPr>
        <w:t xml:space="preserve">           </w:t>
      </w:r>
      <w:r w:rsidR="00DC4A38">
        <w:rPr>
          <w:rFonts w:hint="eastAsia"/>
          <w:sz w:val="28"/>
          <w:szCs w:val="28"/>
          <w:u w:val="single"/>
        </w:rPr>
        <w:t xml:space="preserve">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45455E" w:rsidRDefault="0045455E" w:rsidP="00C701EA">
      <w:pPr>
        <w:tabs>
          <w:tab w:val="left" w:pos="4253"/>
        </w:tabs>
        <w:rPr>
          <w:sz w:val="28"/>
          <w:szCs w:val="28"/>
        </w:rPr>
      </w:pPr>
    </w:p>
    <w:p w:rsidR="008A7061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8A7061" w:rsidRPr="0004332F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C701EA" w:rsidRDefault="00C701EA" w:rsidP="0004332F">
      <w:pPr>
        <w:tabs>
          <w:tab w:val="left" w:pos="4253"/>
        </w:tabs>
        <w:jc w:val="center"/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F846D8">
        <w:rPr>
          <w:rFonts w:hint="eastAsia"/>
          <w:sz w:val="28"/>
          <w:szCs w:val="28"/>
        </w:rPr>
        <w:t>20</w:t>
      </w:r>
      <w:r w:rsidR="00631009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年</w:t>
      </w:r>
      <w:r w:rsidR="00631009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631009"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日</w:t>
      </w: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C701EA">
      <w:pPr>
        <w:spacing w:line="360" w:lineRule="auto"/>
        <w:jc w:val="center"/>
        <w:rPr>
          <w:rFonts w:eastAsia="华文新魏"/>
          <w:sz w:val="32"/>
        </w:rPr>
      </w:pPr>
      <w:r>
        <w:rPr>
          <w:rFonts w:eastAsia="华文新魏" w:hint="eastAsia"/>
          <w:sz w:val="32"/>
        </w:rPr>
        <w:lastRenderedPageBreak/>
        <w:t>填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写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要</w:t>
      </w:r>
      <w:r>
        <w:rPr>
          <w:rFonts w:eastAsia="华文新魏" w:hint="eastAsia"/>
          <w:sz w:val="32"/>
        </w:rPr>
        <w:t xml:space="preserve"> </w:t>
      </w:r>
      <w:r>
        <w:rPr>
          <w:rFonts w:eastAsia="华文新魏" w:hint="eastAsia"/>
          <w:sz w:val="32"/>
        </w:rPr>
        <w:t>求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04332F" w:rsidRPr="0004332F">
        <w:rPr>
          <w:u w:val="single"/>
        </w:rPr>
        <w:t>http://210.38.57.78:8019/pub/jwc/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</w:pP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1137A7">
      <w:pPr>
        <w:ind w:left="2003" w:hangingChars="950" w:hanging="2003"/>
        <w:rPr>
          <w:rFonts w:ascii="黑体" w:eastAsia="黑体"/>
          <w:b/>
        </w:rPr>
      </w:pPr>
      <w:r>
        <w:rPr>
          <w:rFonts w:ascii="黑体" w:eastAsia="黑体"/>
          <w:b/>
        </w:rPr>
        <w:lastRenderedPageBreak/>
        <w:t xml:space="preserve">     </w:t>
      </w:r>
      <w:r>
        <w:rPr>
          <w:rFonts w:ascii="黑体" w:eastAsia="黑体" w:hint="eastAsia"/>
          <w:b/>
        </w:rPr>
        <w:t>本教研室将于20</w:t>
      </w:r>
      <w:r w:rsidR="007E704F">
        <w:rPr>
          <w:rFonts w:ascii="黑体" w:eastAsia="黑体" w:hint="eastAsia"/>
          <w:b/>
        </w:rPr>
        <w:t>16</w:t>
      </w:r>
      <w:r>
        <w:rPr>
          <w:rFonts w:ascii="黑体" w:eastAsia="黑体" w:hint="eastAsia"/>
          <w:b/>
        </w:rPr>
        <w:t>──</w:t>
      </w:r>
      <w:r>
        <w:rPr>
          <w:rFonts w:ascii="黑体" w:eastAsia="黑体"/>
          <w:b/>
        </w:rPr>
        <w:t xml:space="preserve"> 20</w:t>
      </w:r>
      <w:r w:rsidR="007E704F">
        <w:rPr>
          <w:rFonts w:ascii="黑体" w:eastAsia="黑体" w:hint="eastAsia"/>
          <w:b/>
        </w:rPr>
        <w:t>17</w:t>
      </w:r>
      <w:r>
        <w:rPr>
          <w:rFonts w:ascii="黑体" w:eastAsia="黑体" w:hint="eastAsia"/>
          <w:b/>
        </w:rPr>
        <w:t>学年度第</w:t>
      </w:r>
      <w:r w:rsidR="007E704F">
        <w:rPr>
          <w:rFonts w:ascii="黑体" w:eastAsia="黑体" w:hint="eastAsia"/>
          <w:b/>
        </w:rPr>
        <w:t>1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</w:t>
      </w:r>
      <w:r>
        <w:rPr>
          <w:rFonts w:ascii="黑体" w:eastAsia="黑体"/>
          <w:b/>
        </w:rPr>
        <w:t xml:space="preserve">                </w:t>
      </w:r>
      <w:r>
        <w:rPr>
          <w:rFonts w:ascii="黑体" w:eastAsia="黑体" w:hint="eastAsia"/>
          <w:b/>
        </w:rPr>
        <w:t xml:space="preserve">          </w:t>
      </w:r>
      <w:r>
        <w:rPr>
          <w:rFonts w:ascii="黑体" w:eastAsia="黑体"/>
          <w:b/>
        </w:rPr>
        <w:t xml:space="preserve">  </w:t>
      </w:r>
      <w:r>
        <w:rPr>
          <w:rFonts w:ascii="黑体" w:eastAsia="黑体" w:hint="eastAsia"/>
          <w:b/>
        </w:rPr>
        <w:t xml:space="preserve">    </w:t>
      </w:r>
      <w:r>
        <w:rPr>
          <w:rFonts w:ascii="黑体" w:eastAsia="黑体"/>
          <w:b/>
        </w:rPr>
        <w:t xml:space="preserve">     </w:t>
      </w:r>
      <w:r>
        <w:rPr>
          <w:rFonts w:ascii="黑体" w:eastAsia="黑体" w:hint="eastAsia"/>
          <w:b/>
        </w:rPr>
        <w:t>课程教学任务。</w:t>
      </w:r>
      <w:r>
        <w:rPr>
          <w:rFonts w:ascii="黑体" w:eastAsia="黑体"/>
          <w:b/>
        </w:rPr>
        <w:t xml:space="preserve">                      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计划总学时数（</w:t>
      </w:r>
      <w:r w:rsidR="007E704F">
        <w:rPr>
          <w:rFonts w:ascii="黑体" w:eastAsia="黑体" w:hint="eastAsia"/>
          <w:b/>
        </w:rPr>
        <w:t>18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 w:rsidR="007E704F">
        <w:rPr>
          <w:rFonts w:ascii="黑体" w:eastAsia="黑体" w:hint="eastAsia"/>
          <w:b/>
        </w:rPr>
        <w:t>18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 w:rsidR="00D40A79">
        <w:rPr>
          <w:rFonts w:ascii="黑体" w:eastAsia="黑体" w:hint="eastAsia"/>
          <w:b/>
        </w:rPr>
        <w:t>0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</w:p>
    <w:p w:rsidR="00C701EA" w:rsidRDefault="00C701EA" w:rsidP="00C701EA">
      <w:pPr>
        <w:spacing w:line="240" w:lineRule="atLeast"/>
      </w:pPr>
      <w:r>
        <w:rPr>
          <w:rFonts w:hint="eastAsia"/>
        </w:rPr>
        <w:t>采用教材名称：</w:t>
      </w:r>
      <w:r w:rsidR="008C27FE">
        <w:rPr>
          <w:rFonts w:hint="eastAsia"/>
        </w:rPr>
        <w:t>美容产品制剂学</w:t>
      </w:r>
      <w:r w:rsidR="008C27FE">
        <w:t xml:space="preserve">  </w:t>
      </w:r>
      <w:r>
        <w:t xml:space="preserve">                    </w:t>
      </w:r>
      <w:r w:rsidR="008C27FE">
        <w:rPr>
          <w:rFonts w:hint="eastAsia"/>
        </w:rPr>
        <w:t xml:space="preserve"> </w:t>
      </w:r>
      <w:r>
        <w:t>(</w:t>
      </w:r>
      <w:r>
        <w:rPr>
          <w:rFonts w:hint="eastAsia"/>
        </w:rPr>
        <w:t>全国规划、院校协编、自编</w:t>
      </w:r>
      <w:r>
        <w:t>)</w:t>
      </w:r>
      <w:r>
        <w:rPr>
          <w:rFonts w:hint="eastAsia"/>
        </w:rPr>
        <w:t>；</w:t>
      </w:r>
    </w:p>
    <w:p w:rsidR="00C701EA" w:rsidRDefault="00C701EA" w:rsidP="00C701EA">
      <w:pPr>
        <w:spacing w:line="240" w:lineRule="atLeast"/>
      </w:pPr>
      <w:r>
        <w:t xml:space="preserve">    </w:t>
      </w:r>
      <w:r>
        <w:rPr>
          <w:rFonts w:hint="eastAsia"/>
        </w:rPr>
        <w:t>主</w:t>
      </w:r>
      <w:r>
        <w:t xml:space="preserve">    </w:t>
      </w:r>
      <w:r>
        <w:rPr>
          <w:rFonts w:hint="eastAsia"/>
        </w:rPr>
        <w:t>编：</w:t>
      </w:r>
      <w:r w:rsidR="008C27FE">
        <w:rPr>
          <w:rFonts w:hint="eastAsia"/>
        </w:rPr>
        <w:t>王淑君</w:t>
      </w:r>
      <w:r w:rsidR="008C27FE">
        <w:rPr>
          <w:rFonts w:hint="eastAsia"/>
        </w:rPr>
        <w:t xml:space="preserve"> </w:t>
      </w:r>
      <w:r w:rsidR="008C27FE">
        <w:rPr>
          <w:rFonts w:hint="eastAsia"/>
        </w:rPr>
        <w:t>周延</w:t>
      </w:r>
      <w:r w:rsidR="008C27FE">
        <w:t xml:space="preserve">   </w:t>
      </w:r>
      <w:r>
        <w:t xml:space="preserve">                      </w:t>
      </w:r>
      <w:r w:rsidR="008C27FE">
        <w:t xml:space="preserve"> </w:t>
      </w:r>
      <w:r>
        <w:rPr>
          <w:rFonts w:hint="eastAsia"/>
        </w:rPr>
        <w:t>第</w:t>
      </w:r>
      <w:r>
        <w:t xml:space="preserve">    </w:t>
      </w:r>
      <w:r>
        <w:rPr>
          <w:rFonts w:hint="eastAsia"/>
        </w:rPr>
        <w:t>版：</w:t>
      </w:r>
      <w:r w:rsidR="008C27FE">
        <w:rPr>
          <w:rFonts w:hint="eastAsia"/>
        </w:rPr>
        <w:t>1</w:t>
      </w:r>
    </w:p>
    <w:p w:rsidR="00C701EA" w:rsidRDefault="00C701EA" w:rsidP="00C701EA">
      <w:pPr>
        <w:spacing w:line="240" w:lineRule="atLeast"/>
      </w:pPr>
      <w:r>
        <w:t xml:space="preserve">    </w:t>
      </w:r>
      <w:r>
        <w:rPr>
          <w:rFonts w:hint="eastAsia"/>
        </w:rPr>
        <w:t>出版单位：</w:t>
      </w:r>
      <w:r w:rsidR="008C27FE">
        <w:rPr>
          <w:rFonts w:hint="eastAsia"/>
        </w:rPr>
        <w:t>辽宁科学技术出版社</w:t>
      </w:r>
      <w:r w:rsidR="008C27FE">
        <w:t xml:space="preserve">                   </w:t>
      </w:r>
      <w:r w:rsidR="008C27FE">
        <w:rPr>
          <w:rFonts w:hint="eastAsia"/>
        </w:rPr>
        <w:t xml:space="preserve"> </w:t>
      </w:r>
      <w:r>
        <w:rPr>
          <w:rFonts w:hint="eastAsia"/>
        </w:rPr>
        <w:t>统一书号：</w:t>
      </w:r>
      <w:r w:rsidR="008C27FE">
        <w:rPr>
          <w:rFonts w:hint="eastAsia"/>
        </w:rPr>
        <w:t>ISBN 978-7-5381-7305-5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>采用教学大纲：</w:t>
      </w:r>
      <w:r>
        <w:t xml:space="preserve">                </w:t>
      </w:r>
    </w:p>
    <w:p w:rsidR="00C701EA" w:rsidRDefault="00C701EA" w:rsidP="00C701EA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324"/>
        <w:gridCol w:w="1203"/>
        <w:gridCol w:w="4379"/>
        <w:gridCol w:w="935"/>
        <w:gridCol w:w="1521"/>
      </w:tblGrid>
      <w:tr w:rsidR="00C701EA" w:rsidTr="0045455E"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53797E" w:rsidP="0053797E">
            <w:pPr>
              <w:jc w:val="center"/>
            </w:pPr>
            <w:r>
              <w:rPr>
                <w:rFonts w:hint="eastAsia"/>
              </w:rPr>
              <w:t>周毅</w:t>
            </w:r>
          </w:p>
        </w:tc>
        <w:tc>
          <w:tcPr>
            <w:tcW w:w="120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437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BE4603" w:rsidP="00B363F5">
            <w:pPr>
              <w:jc w:val="center"/>
            </w:pPr>
            <w:r>
              <w:rPr>
                <w:rFonts w:hint="eastAsia"/>
              </w:rPr>
              <w:t>概论、美容制剂中常用辅料</w:t>
            </w:r>
          </w:p>
        </w:tc>
        <w:tc>
          <w:tcPr>
            <w:tcW w:w="93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BE4603" w:rsidP="00B363F5">
            <w:pPr>
              <w:jc w:val="center"/>
            </w:pPr>
            <w:r>
              <w:rPr>
                <w:rFonts w:hint="eastAsia"/>
              </w:rPr>
              <w:t>用于美容的天然产品及其功效、常见美容制剂的配方组成及制备</w:t>
            </w:r>
            <w:r>
              <w:rPr>
                <w:rFonts w:hint="eastAsia"/>
              </w:rPr>
              <w:t>1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BE4603" w:rsidP="00B363F5"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、其他类美容制剂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23"/>
          <w:jc w:val="center"/>
        </w:trPr>
        <w:tc>
          <w:tcPr>
            <w:tcW w:w="2527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437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C701EA" w:rsidRDefault="004E0CEE" w:rsidP="004E0CE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2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注：如</w:t>
      </w:r>
      <w:smartTag w:uri="urn:schemas-microsoft-com:office:smarttags" w:element="PersonName">
        <w:smartTagPr>
          <w:attr w:name="ProductID" w:val="任课"/>
        </w:smartTagPr>
        <w:r>
          <w:rPr>
            <w:rFonts w:ascii="宋体" w:hAnsi="宋体" w:hint="eastAsia"/>
            <w:sz w:val="18"/>
            <w:szCs w:val="18"/>
          </w:rPr>
          <w:t>任课</w:t>
        </w:r>
      </w:smartTag>
      <w:r>
        <w:rPr>
          <w:rFonts w:ascii="宋体" w:hAnsi="宋体" w:hint="eastAsia"/>
          <w:sz w:val="18"/>
          <w:szCs w:val="18"/>
        </w:rPr>
        <w:t>老师为非本教研室教师，请在备注栏标明教师所属单位、部门名称、是否外聘教师等。</w:t>
      </w:r>
    </w:p>
    <w:p w:rsidR="00C701EA" w:rsidRDefault="00C701EA" w:rsidP="00C701EA">
      <w:pPr>
        <w:rPr>
          <w:rFonts w:ascii="宋体" w:hAnsi="宋体"/>
        </w:rPr>
      </w:pPr>
      <w:r>
        <w:rPr>
          <w:rFonts w:ascii="宋体" w:hAnsi="宋体" w:hint="eastAsia"/>
        </w:rPr>
        <w:t xml:space="preserve">  </w:t>
      </w:r>
    </w:p>
    <w:p w:rsidR="0045455E" w:rsidRDefault="0045455E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 w:rsidTr="0045455E"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注</w:t>
            </w:r>
          </w:p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 w:rsidTr="0045455E"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 w:rsidR="00B67E95">
        <w:rPr>
          <w:rFonts w:hint="eastAsia"/>
          <w:u w:val="single"/>
        </w:rPr>
        <w:t>33.3</w:t>
      </w:r>
      <w:r>
        <w:rPr>
          <w:rFonts w:hint="eastAsia"/>
          <w:u w:val="single"/>
        </w:rPr>
        <w:t>%</w:t>
      </w:r>
      <w:r>
        <w:rPr>
          <w:rFonts w:hint="eastAsia"/>
        </w:rPr>
        <w:t>，中级职称</w:t>
      </w:r>
      <w:r w:rsidR="00B67E95">
        <w:rPr>
          <w:rFonts w:hint="eastAsia"/>
          <w:u w:val="single"/>
        </w:rPr>
        <w:t>66.7</w:t>
      </w:r>
      <w:r>
        <w:rPr>
          <w:rFonts w:hint="eastAsia"/>
          <w:u w:val="single"/>
        </w:rPr>
        <w:t>%</w:t>
      </w:r>
      <w:r>
        <w:rPr>
          <w:rFonts w:hint="eastAsia"/>
        </w:rPr>
        <w:t>，初级职称</w:t>
      </w:r>
      <w:r w:rsidR="00B67E95">
        <w:rPr>
          <w:rFonts w:hint="eastAsia"/>
          <w:u w:val="single"/>
        </w:rPr>
        <w:t>0</w:t>
      </w:r>
      <w:r>
        <w:rPr>
          <w:rFonts w:hint="eastAsia"/>
          <w:u w:val="single"/>
        </w:rPr>
        <w:t>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 w:rsidR="00B67E95">
        <w:rPr>
          <w:rFonts w:hint="eastAsia"/>
          <w:u w:val="single"/>
        </w:rPr>
        <w:t>100</w:t>
      </w:r>
      <w:r>
        <w:rPr>
          <w:rFonts w:hint="eastAsia"/>
          <w:u w:val="single"/>
        </w:rPr>
        <w:t>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>
        <w:rPr>
          <w:rFonts w:hint="eastAsia"/>
          <w:u w:val="single"/>
        </w:rPr>
        <w:t xml:space="preserve">   </w:t>
      </w:r>
      <w:r w:rsidR="00B67E95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；占总学时的</w:t>
      </w:r>
      <w:r>
        <w:rPr>
          <w:rFonts w:hint="eastAsia"/>
          <w:u w:val="single"/>
        </w:rPr>
        <w:t xml:space="preserve">   </w:t>
      </w:r>
      <w:r w:rsidR="00B67E95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</w:t>
      </w:r>
      <w:r>
        <w:rPr>
          <w:sz w:val="32"/>
        </w:rPr>
        <w:t xml:space="preserve"> </w:t>
      </w:r>
      <w:r>
        <w:rPr>
          <w:rFonts w:hint="eastAsia"/>
          <w:sz w:val="32"/>
        </w:rPr>
        <w:t>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</w:t>
      </w:r>
      <w:r>
        <w:rPr>
          <w:sz w:val="32"/>
        </w:rPr>
        <w:t xml:space="preserve"> </w:t>
      </w:r>
      <w:r>
        <w:rPr>
          <w:rFonts w:hint="eastAsia"/>
          <w:sz w:val="32"/>
        </w:rPr>
        <w:t>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</w:t>
      </w:r>
      <w:r>
        <w:rPr>
          <w:sz w:val="32"/>
        </w:rPr>
        <w:t xml:space="preserve"> </w:t>
      </w:r>
      <w:r>
        <w:rPr>
          <w:rFonts w:hint="eastAsia"/>
          <w:sz w:val="32"/>
        </w:rPr>
        <w:t>指</w:t>
      </w:r>
      <w:r>
        <w:rPr>
          <w:sz w:val="32"/>
        </w:rPr>
        <w:t xml:space="preserve"> </w:t>
      </w:r>
      <w:r>
        <w:rPr>
          <w:rFonts w:hint="eastAsia"/>
          <w:sz w:val="32"/>
        </w:rPr>
        <w:t>导</w:t>
      </w:r>
      <w:r>
        <w:rPr>
          <w:sz w:val="32"/>
        </w:rPr>
        <w:t xml:space="preserve"> </w:t>
      </w:r>
      <w:r>
        <w:rPr>
          <w:rFonts w:hint="eastAsia"/>
          <w:sz w:val="32"/>
        </w:rPr>
        <w:t>教</w:t>
      </w:r>
      <w:r>
        <w:rPr>
          <w:sz w:val="32"/>
        </w:rPr>
        <w:t xml:space="preserve"> </w:t>
      </w:r>
      <w:r>
        <w:rPr>
          <w:rFonts w:hint="eastAsia"/>
          <w:sz w:val="32"/>
        </w:rPr>
        <w:t>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675"/>
        <w:gridCol w:w="1233"/>
        <w:gridCol w:w="1644"/>
        <w:gridCol w:w="1644"/>
        <w:gridCol w:w="3161"/>
      </w:tblGrid>
      <w:tr w:rsidR="00C701EA" w:rsidTr="00752869"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>:</w:t>
      </w:r>
      <w:r w:rsidR="00C25013">
        <w:rPr>
          <w:rFonts w:hint="eastAsia"/>
        </w:rPr>
        <w:t>0</w:t>
      </w:r>
      <w:r>
        <w:t xml:space="preserve">           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>
        <w:t xml:space="preserve"> </w:t>
      </w:r>
      <w:r w:rsidR="00C25013">
        <w:rPr>
          <w:rFonts w:hint="eastAsia"/>
        </w:rPr>
        <w:t>18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</w:pPr>
      <w:r>
        <w:rPr>
          <w:rFonts w:hint="eastAsia"/>
        </w:rPr>
        <w:t>理论课执行总学时数（</w:t>
      </w:r>
      <w:r w:rsidR="00C25013">
        <w:rPr>
          <w:rFonts w:hint="eastAsia"/>
        </w:rPr>
        <w:t>18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 xml:space="preserve"> 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 w:rsidR="00C25013">
        <w:rPr>
          <w:rFonts w:hint="eastAsia"/>
        </w:rPr>
        <w:t>0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/>
          <w:sz w:val="36"/>
        </w:rPr>
      </w:pPr>
    </w:p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lastRenderedPageBreak/>
        <w:t>教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进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度</w:t>
      </w:r>
      <w:r>
        <w:rPr>
          <w:rFonts w:eastAsia="华文行楷" w:hint="eastAsia"/>
          <w:sz w:val="36"/>
        </w:rPr>
        <w:t xml:space="preserve"> </w:t>
      </w:r>
      <w:r>
        <w:rPr>
          <w:rFonts w:eastAsia="华文行楷" w:hint="eastAsia"/>
          <w:sz w:val="36"/>
        </w:rPr>
        <w:t>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087A5E">
        <w:rPr>
          <w:rFonts w:hint="eastAsia"/>
          <w:sz w:val="28"/>
        </w:rPr>
        <w:t>16</w:t>
      </w:r>
      <w:r>
        <w:rPr>
          <w:rFonts w:hint="eastAsia"/>
          <w:sz w:val="28"/>
        </w:rPr>
        <w:t>──</w:t>
      </w:r>
      <w:r>
        <w:rPr>
          <w:sz w:val="28"/>
        </w:rPr>
        <w:t xml:space="preserve"> </w:t>
      </w:r>
      <w:r>
        <w:rPr>
          <w:rFonts w:hint="eastAsia"/>
          <w:sz w:val="28"/>
        </w:rPr>
        <w:t>20</w:t>
      </w:r>
      <w:r w:rsidR="00087A5E">
        <w:rPr>
          <w:rFonts w:hint="eastAsia"/>
          <w:sz w:val="28"/>
        </w:rPr>
        <w:t>17</w:t>
      </w:r>
      <w:r>
        <w:rPr>
          <w:rFonts w:hint="eastAsia"/>
          <w:sz w:val="28"/>
        </w:rPr>
        <w:t>学年度第</w:t>
      </w:r>
      <w:r w:rsidR="00087A5E">
        <w:rPr>
          <w:rFonts w:hint="eastAsia"/>
          <w:sz w:val="28"/>
        </w:rPr>
        <w:t>1</w:t>
      </w:r>
      <w:r>
        <w:rPr>
          <w:rFonts w:hint="eastAsia"/>
          <w:sz w:val="28"/>
        </w:rPr>
        <w:t>学期）</w:t>
      </w:r>
    </w:p>
    <w:p w:rsidR="00C701EA" w:rsidRDefault="00E5618E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</w:t>
      </w:r>
      <w:r w:rsidR="00C701EA">
        <w:rPr>
          <w:rFonts w:hint="eastAsia"/>
          <w:sz w:val="24"/>
        </w:rPr>
        <w:t>专业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</w:t>
      </w:r>
      <w:r w:rsidR="00C701EA"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各</w:t>
      </w:r>
      <w:r>
        <w:rPr>
          <w:rFonts w:hint="eastAsia"/>
          <w:sz w:val="24"/>
        </w:rPr>
        <w:t xml:space="preserve"> </w:t>
      </w:r>
      <w:r w:rsidR="00C701EA">
        <w:rPr>
          <w:rFonts w:hint="eastAsia"/>
          <w:sz w:val="24"/>
        </w:rPr>
        <w:t>班</w:t>
      </w:r>
      <w:r w:rsidR="00C701EA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美容药剂学</w:t>
      </w:r>
      <w:r>
        <w:rPr>
          <w:rFonts w:hint="eastAsia"/>
          <w:sz w:val="24"/>
        </w:rPr>
        <w:t xml:space="preserve"> </w:t>
      </w:r>
      <w:r w:rsidR="00C701EA">
        <w:rPr>
          <w:rFonts w:hint="eastAsia"/>
          <w:sz w:val="24"/>
        </w:rPr>
        <w:t>课程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550"/>
        <w:gridCol w:w="1951"/>
        <w:gridCol w:w="570"/>
        <w:gridCol w:w="997"/>
        <w:gridCol w:w="2089"/>
        <w:gridCol w:w="660"/>
        <w:gridCol w:w="989"/>
      </w:tblGrid>
      <w:tr w:rsidR="00C701EA" w:rsidTr="0045455E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9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7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6F0F90" w:rsidTr="0045455E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30/8</w:t>
            </w:r>
          </w:p>
        </w:tc>
        <w:tc>
          <w:tcPr>
            <w:tcW w:w="550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概论</w:t>
            </w:r>
          </w:p>
        </w:tc>
        <w:tc>
          <w:tcPr>
            <w:tcW w:w="570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毅</w:t>
            </w:r>
          </w:p>
        </w:tc>
        <w:tc>
          <w:tcPr>
            <w:tcW w:w="2089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</w:tr>
      <w:tr w:rsidR="006F0F90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6/9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美容制剂中常用辅料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毅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</w:tr>
      <w:tr w:rsidR="006F0F90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13/9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用于美容的天然产品及其功效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</w:tr>
      <w:tr w:rsidR="006F0F90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20/9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</w:tr>
      <w:tr w:rsidR="006F0F90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27/9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</w:tr>
      <w:tr w:rsidR="006F0F90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11/10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其他类美容制剂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362692" w:rsidP="00B363F5">
            <w:pPr>
              <w:jc w:val="center"/>
            </w:pPr>
            <w:r>
              <w:rPr>
                <w:rFonts w:hint="eastAsia"/>
              </w:rPr>
              <w:t>考核方式为开卷论文，具体安排由教研室另行通知。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</w:t>
            </w:r>
            <w:r>
              <w:t xml:space="preserve"> </w:t>
            </w:r>
            <w:r>
              <w:rPr>
                <w:rFonts w:hint="eastAsia"/>
              </w:rPr>
              <w:t>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2B519A">
              <w:rPr>
                <w:rFonts w:hint="eastAsia"/>
              </w:rPr>
              <w:t>18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</w:p>
        </w:tc>
      </w:tr>
      <w:tr w:rsidR="00C701EA" w:rsidTr="0045455E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 w:rsidR="002B519A" w:rsidRPr="002B519A">
              <w:rPr>
                <w:rFonts w:hint="eastAsia"/>
              </w:rPr>
              <w:t>番禺</w:t>
            </w:r>
            <w:r w:rsidR="002B519A" w:rsidRPr="002B519A">
              <w:rPr>
                <w:rFonts w:hint="eastAsia"/>
              </w:rPr>
              <w:t>A3-220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45455E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C701EA" w:rsidRDefault="00C701EA" w:rsidP="00B363F5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:rsidR="00C701EA" w:rsidRDefault="00C701EA" w:rsidP="00B363F5">
            <w:pPr>
              <w:ind w:firstLineChars="600" w:firstLine="1260"/>
              <w:rPr>
                <w:u w:val="single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:rsidR="00C701EA" w:rsidRDefault="00C701EA" w:rsidP="00B363F5"/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</w:t>
            </w:r>
            <w:r>
              <w:rPr>
                <w:rFonts w:hint="eastAsia"/>
              </w:rPr>
              <w:t xml:space="preserve"> </w:t>
            </w:r>
            <w:r>
              <w:t xml:space="preserve">     </w:t>
            </w:r>
            <w:r>
              <w:rPr>
                <w:rFonts w:hint="eastAsia"/>
              </w:rPr>
              <w:t>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rPr>
                <w:rFonts w:hint="eastAsia"/>
              </w:rPr>
              <w:t xml:space="preserve"> </w:t>
            </w:r>
            <w:r>
              <w:t>/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见习开出</w:t>
            </w:r>
            <w:r>
              <w:t xml:space="preserve">     </w:t>
            </w:r>
            <w:r>
              <w:rPr>
                <w:rFonts w:hint="eastAsia"/>
              </w:rPr>
              <w:t>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9685"/>
      </w:tblGrid>
      <w:tr w:rsidR="00C701EA" w:rsidTr="0045455E"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C701EA" w:rsidP="00B363F5"/>
          <w:p w:rsidR="00C701EA" w:rsidRDefault="00C701EA" w:rsidP="00B363F5"/>
          <w:p w:rsidR="00D24B26" w:rsidRDefault="00D24B26" w:rsidP="00D24B26"/>
          <w:p w:rsidR="00D24B26" w:rsidRPr="00A233C4" w:rsidRDefault="00D24B26" w:rsidP="00D24B26">
            <w:r>
              <w:rPr>
                <w:rFonts w:hint="eastAsia"/>
              </w:rPr>
              <w:t>课程教学多以案例、视频、</w:t>
            </w:r>
            <w:r>
              <w:rPr>
                <w:rFonts w:hint="eastAsia"/>
              </w:rPr>
              <w:t>PBL</w:t>
            </w:r>
            <w:r>
              <w:rPr>
                <w:rFonts w:hint="eastAsia"/>
              </w:rPr>
              <w:t>教学为主，提高学生学习兴趣。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</w:tc>
      </w:tr>
      <w:tr w:rsidR="00C701EA" w:rsidTr="0045455E"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/>
            </w:tblPr>
            <w:tblGrid>
              <w:gridCol w:w="1227"/>
              <w:gridCol w:w="8887"/>
            </w:tblGrid>
            <w:tr w:rsidR="00C701EA" w:rsidTr="008A7061"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652"/>
                    <w:gridCol w:w="1134"/>
                    <w:gridCol w:w="709"/>
                    <w:gridCol w:w="851"/>
                    <w:gridCol w:w="283"/>
                    <w:gridCol w:w="1134"/>
                    <w:gridCol w:w="709"/>
                    <w:gridCol w:w="850"/>
                    <w:gridCol w:w="1124"/>
                  </w:tblGrid>
                  <w:tr w:rsidR="00752869" w:rsidTr="008A7061"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  <w:r>
                          <w:rPr>
                            <w:rFonts w:hint="eastAsia"/>
                            <w:sz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752869" w:rsidTr="008A7061"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362692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AB16BD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 w:rsidR="00D24B26">
                          <w:rPr>
                            <w:rFonts w:hint="eastAsia"/>
                            <w:sz w:val="18"/>
                          </w:rPr>
                          <w:t>1</w:t>
                        </w:r>
                        <w:r w:rsidR="00D24B26">
                          <w:rPr>
                            <w:rFonts w:hint="eastAsia"/>
                            <w:sz w:val="18"/>
                          </w:rPr>
                          <w:t>篇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AB16BD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100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45455E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 xml:space="preserve">  </w:t>
                        </w:r>
                        <w:r w:rsidR="00C701EA"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/>
              </w:tc>
            </w:tr>
          </w:tbl>
          <w:p w:rsidR="00C701EA" w:rsidRDefault="00C701EA" w:rsidP="00B363F5"/>
        </w:tc>
      </w:tr>
      <w:tr w:rsidR="00C701EA" w:rsidTr="0045455E"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pPr>
              <w:ind w:left="327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教研室名称：</w:t>
            </w:r>
          </w:p>
          <w:p w:rsidR="00C701EA" w:rsidRDefault="00C701EA" w:rsidP="00B363F5">
            <w:pPr>
              <w:ind w:firstLineChars="1100" w:firstLine="2310"/>
            </w:pP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主任签名：</w:t>
            </w:r>
          </w:p>
          <w:p w:rsidR="00C701EA" w:rsidRDefault="00C701EA" w:rsidP="00B363F5">
            <w:pPr>
              <w:ind w:firstLineChars="1350" w:firstLine="2835"/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C701EA" w:rsidRDefault="00C701EA" w:rsidP="00B363F5">
            <w:pPr>
              <w:ind w:firstLineChars="700" w:firstLine="1470"/>
            </w:pPr>
            <w:r>
              <w:rPr>
                <w:rFonts w:hint="eastAsia"/>
              </w:rPr>
              <w:t xml:space="preserve">             </w:t>
            </w:r>
            <w:r w:rsidR="008A7061"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</w:pPr>
            <w:r>
              <w:rPr>
                <w:rFonts w:hint="eastAsia"/>
              </w:rPr>
              <w:t xml:space="preserve">                            </w:t>
            </w: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r>
              <w:rPr>
                <w:rFonts w:hint="eastAsia"/>
              </w:rPr>
              <w:t xml:space="preserve">                                                     </w:t>
            </w:r>
            <w:r w:rsidR="008A7061"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r>
              <w:t xml:space="preserve">                                        </w:t>
            </w: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C701EA" w:rsidTr="0045455E">
        <w:trPr>
          <w:trHeight w:val="2055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r>
              <w:t xml:space="preserve">                                           </w:t>
            </w:r>
          </w:p>
          <w:p w:rsidR="00C701EA" w:rsidRDefault="00C701EA" w:rsidP="00B363F5">
            <w:pPr>
              <w:ind w:firstLineChars="2200" w:firstLine="4620"/>
            </w:pPr>
          </w:p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t xml:space="preserve">    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t xml:space="preserve">                                            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 w:rsidR="002C5D9F" w:rsidRPr="00C701EA" w:rsidRDefault="002C5D9F" w:rsidP="00F126B6"/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0FE" w:rsidRDefault="006410FE">
      <w:r>
        <w:separator/>
      </w:r>
    </w:p>
  </w:endnote>
  <w:endnote w:type="continuationSeparator" w:id="0">
    <w:p w:rsidR="006410FE" w:rsidRDefault="00641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华文琥珀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华文行楷">
    <w:altName w:val="微软雅黑"/>
    <w:charset w:val="86"/>
    <w:family w:val="auto"/>
    <w:pitch w:val="variable"/>
    <w:sig w:usb0="00000000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873DD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873DD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362692">
      <w:rPr>
        <w:rStyle w:val="a3"/>
        <w:noProof/>
      </w:rPr>
      <w:t>5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0FE" w:rsidRDefault="006410FE">
      <w:r>
        <w:separator/>
      </w:r>
    </w:p>
  </w:footnote>
  <w:footnote w:type="continuationSeparator" w:id="0">
    <w:p w:rsidR="006410FE" w:rsidRDefault="006410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B31574"/>
    <w:rsid w:val="0004332F"/>
    <w:rsid w:val="00087A5E"/>
    <w:rsid w:val="00091D07"/>
    <w:rsid w:val="001137A7"/>
    <w:rsid w:val="00153CCD"/>
    <w:rsid w:val="001C530E"/>
    <w:rsid w:val="00206FE9"/>
    <w:rsid w:val="00225D3A"/>
    <w:rsid w:val="0029787A"/>
    <w:rsid w:val="002B41D2"/>
    <w:rsid w:val="002B519A"/>
    <w:rsid w:val="002C5D9F"/>
    <w:rsid w:val="003431DF"/>
    <w:rsid w:val="00362692"/>
    <w:rsid w:val="00445342"/>
    <w:rsid w:val="0045455E"/>
    <w:rsid w:val="00457A4B"/>
    <w:rsid w:val="004E0CEE"/>
    <w:rsid w:val="0053471E"/>
    <w:rsid w:val="0053797E"/>
    <w:rsid w:val="0062358E"/>
    <w:rsid w:val="00631009"/>
    <w:rsid w:val="00632FC9"/>
    <w:rsid w:val="006410FE"/>
    <w:rsid w:val="006803A2"/>
    <w:rsid w:val="006843DA"/>
    <w:rsid w:val="006A764C"/>
    <w:rsid w:val="006A7C75"/>
    <w:rsid w:val="006F0F90"/>
    <w:rsid w:val="00702A61"/>
    <w:rsid w:val="007037D9"/>
    <w:rsid w:val="007038B3"/>
    <w:rsid w:val="00732749"/>
    <w:rsid w:val="00747293"/>
    <w:rsid w:val="00752869"/>
    <w:rsid w:val="007531CB"/>
    <w:rsid w:val="00783B30"/>
    <w:rsid w:val="007C32CA"/>
    <w:rsid w:val="007E704F"/>
    <w:rsid w:val="007F1C3C"/>
    <w:rsid w:val="0083331C"/>
    <w:rsid w:val="008641B3"/>
    <w:rsid w:val="00873DDE"/>
    <w:rsid w:val="00874FA3"/>
    <w:rsid w:val="00890034"/>
    <w:rsid w:val="00894411"/>
    <w:rsid w:val="008A7061"/>
    <w:rsid w:val="008C27FE"/>
    <w:rsid w:val="008E5EFB"/>
    <w:rsid w:val="00926C97"/>
    <w:rsid w:val="00935F48"/>
    <w:rsid w:val="00953494"/>
    <w:rsid w:val="00974877"/>
    <w:rsid w:val="009B52C6"/>
    <w:rsid w:val="009D7C82"/>
    <w:rsid w:val="00A2217F"/>
    <w:rsid w:val="00A469F4"/>
    <w:rsid w:val="00A82463"/>
    <w:rsid w:val="00A92D65"/>
    <w:rsid w:val="00AB16BD"/>
    <w:rsid w:val="00AC59AF"/>
    <w:rsid w:val="00AD68C8"/>
    <w:rsid w:val="00AD6FDD"/>
    <w:rsid w:val="00B31574"/>
    <w:rsid w:val="00B363F5"/>
    <w:rsid w:val="00B67E95"/>
    <w:rsid w:val="00BE4603"/>
    <w:rsid w:val="00C25013"/>
    <w:rsid w:val="00C701EA"/>
    <w:rsid w:val="00C910AF"/>
    <w:rsid w:val="00C943CB"/>
    <w:rsid w:val="00CD590B"/>
    <w:rsid w:val="00CE7AB8"/>
    <w:rsid w:val="00CF1F8A"/>
    <w:rsid w:val="00D24B26"/>
    <w:rsid w:val="00D26092"/>
    <w:rsid w:val="00D40A79"/>
    <w:rsid w:val="00DC4A38"/>
    <w:rsid w:val="00DF6021"/>
    <w:rsid w:val="00E5618E"/>
    <w:rsid w:val="00EA14A3"/>
    <w:rsid w:val="00EB203A"/>
    <w:rsid w:val="00EF5624"/>
    <w:rsid w:val="00F126B6"/>
    <w:rsid w:val="00F60CBB"/>
    <w:rsid w:val="00F6475C"/>
    <w:rsid w:val="00F7086D"/>
    <w:rsid w:val="00F844D5"/>
    <w:rsid w:val="00F846D8"/>
    <w:rsid w:val="00F91CD2"/>
    <w:rsid w:val="00F93343"/>
    <w:rsid w:val="00FC56A5"/>
    <w:rsid w:val="00FD7971"/>
    <w:rsid w:val="00FF2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1B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641B3"/>
  </w:style>
  <w:style w:type="paragraph" w:styleId="a4">
    <w:name w:val="footer"/>
    <w:basedOn w:val="a"/>
    <w:rsid w:val="008641B3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864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8641B3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8641B3"/>
    <w:rPr>
      <w:vertAlign w:val="superscript"/>
    </w:rPr>
  </w:style>
  <w:style w:type="paragraph" w:styleId="a8">
    <w:name w:val="Balloon Text"/>
    <w:basedOn w:val="a"/>
    <w:semiHidden/>
    <w:rsid w:val="008641B3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8468;&#20214;2&#65306;&#24191;&#24030;&#21307;&#31185;&#22823;&#23398;&#25945;&#23398;&#20219;&#21153;&#23457;&#25209;&#20070;&#36827;&#24230;&#34920;&#27169;&#26495;-&#32654;&#23481;&#33647;&#21058;&#23398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附件2：广州医科大学教学任务审批书进度表模板-美容药剂学</Template>
  <TotalTime>5</TotalTime>
  <Pages>7</Pages>
  <Words>589</Words>
  <Characters>3358</Characters>
  <Application>Microsoft Office Word</Application>
  <DocSecurity>0</DocSecurity>
  <Lines>27</Lines>
  <Paragraphs>7</Paragraphs>
  <ScaleCrop>false</ScaleCrop>
  <Company>PAIC</Company>
  <LinksUpToDate>false</LinksUpToDate>
  <CharactersWithSpaces>3940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xwsuser</dc:creator>
  <cp:lastModifiedBy>陈敏华</cp:lastModifiedBy>
  <cp:revision>2</cp:revision>
  <cp:lastPrinted>2013-01-03T07:58:00Z</cp:lastPrinted>
  <dcterms:created xsi:type="dcterms:W3CDTF">2016-06-21T06:25:00Z</dcterms:created>
  <dcterms:modified xsi:type="dcterms:W3CDTF">2016-07-04T02:14:00Z</dcterms:modified>
</cp:coreProperties>
</file>